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3FD" w:rsidRDefault="00AD43FD">
      <w:pPr>
        <w:rPr>
          <w:sz w:val="2"/>
          <w:szCs w:val="2"/>
        </w:rPr>
      </w:pPr>
      <w:r w:rsidRPr="007E161B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AD43FD" w:rsidRPr="007E161B" w:rsidRDefault="00AD43FD">
      <w:pPr>
        <w:rPr>
          <w:sz w:val="2"/>
          <w:szCs w:val="2"/>
          <w:lang w:val="ru-RU"/>
        </w:rPr>
      </w:pPr>
      <w:r w:rsidRPr="00F87AC7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7E161B">
        <w:rPr>
          <w:lang w:val="ru-RU"/>
        </w:rPr>
        <w:br w:type="page"/>
      </w:r>
    </w:p>
    <w:p w:rsidR="00AD43FD" w:rsidRDefault="00AD43FD">
      <w:pPr>
        <w:rPr>
          <w:sz w:val="2"/>
          <w:szCs w:val="2"/>
        </w:rPr>
      </w:pPr>
      <w:r w:rsidRPr="007E161B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AD43FD" w:rsidRPr="00754B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AD43FD" w:rsidRPr="00754BDC" w:rsidRDefault="00AD43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профессиональной компетентности у обучающихся, заинтересованности в изучении экологических дисциплин.</w:t>
            </w:r>
          </w:p>
        </w:tc>
      </w:tr>
      <w:tr w:rsidR="00AD43FD" w:rsidRPr="00754B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знаний о современных методах и технических средствах изучения редких видов живых организмов;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навыков применения современных методов и технических средств изучения редких видов;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международного опыта изучения редких видов с применением современных методов и технических средств.</w:t>
            </w:r>
          </w:p>
        </w:tc>
      </w:tr>
      <w:tr w:rsidR="00AD43FD" w:rsidRPr="007E161B">
        <w:trPr>
          <w:trHeight w:hRule="exact" w:val="277"/>
        </w:trPr>
        <w:tc>
          <w:tcPr>
            <w:tcW w:w="766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D43FD" w:rsidRPr="00754B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AD43FD" w:rsidRPr="007E16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AD43FD" w:rsidRPr="007E16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D43FD" w:rsidRPr="00754B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сохранения биоразнообразия</w:t>
            </w:r>
          </w:p>
        </w:tc>
      </w:tr>
      <w:tr w:rsidR="00AD43FD" w:rsidRPr="00754B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 учителя</w:t>
            </w:r>
          </w:p>
        </w:tc>
      </w:tr>
      <w:tr w:rsidR="00AD43FD" w:rsidRPr="007E16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AD43FD" w:rsidRPr="007E161B">
        <w:trPr>
          <w:trHeight w:hRule="exact" w:val="277"/>
        </w:trPr>
        <w:tc>
          <w:tcPr>
            <w:tcW w:w="766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E161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D43FD" w:rsidRPr="007E161B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ОПК-2:      способностью применять современные компьютерные технологии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D43FD" w:rsidRPr="007E16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высоком уровне основные сферы применения компьютерных технологий в экологических исследованиях; современные тенденции внедрения компьютерных технологий в экологические исследования.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основные сферы применения компьютерных технологий в экологических исследованиях; современные тенденции внедрения компьютерных технологий в экологические исследования.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сферы применения компьютерных технологий в экологических исследованиях; современные тенденции внедрения компьютерных технологий в экологические исследования частично.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комплексные исследования с применением современных компьютерных технологий и камеральную обработку их результатов на высоком уровне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комплексные исследования с применением современных компьютерных технологий и камеральную обработку их результатов в основном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комплексные исследования с применением современных компьютерных технологий и камеральную обработку их результатов частично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D43FD" w:rsidRPr="007E16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применения современных компьютерных технологий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</w:t>
            </w:r>
          </w:p>
        </w:tc>
      </w:tr>
      <w:tr w:rsidR="00AD43FD" w:rsidRPr="007E16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навыками применения современных компьютерных технологий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деятельности;</w:t>
            </w:r>
          </w:p>
        </w:tc>
      </w:tr>
      <w:tr w:rsidR="00AD43FD" w:rsidRPr="007E161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минимальными навыками применения современных компьютерных технологий при сборе, хранении, обработке, анализе и передаче географической информации и для решения научно-исследовательских и производственно- технологических задач профессиональной деятельности</w:t>
            </w:r>
          </w:p>
        </w:tc>
      </w:tr>
      <w:tr w:rsidR="00AD43FD" w:rsidRPr="007E161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ПК-4: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D43FD" w:rsidRPr="007E161B">
        <w:trPr>
          <w:trHeight w:hRule="exact" w:val="23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обработки и интерпретации экологической информации при проведении научных и</w:t>
            </w:r>
          </w:p>
        </w:tc>
      </w:tr>
    </w:tbl>
    <w:p w:rsidR="00AD43FD" w:rsidRPr="007E161B" w:rsidRDefault="00AD43FD">
      <w:pPr>
        <w:rPr>
          <w:sz w:val="2"/>
          <w:szCs w:val="2"/>
          <w:lang w:val="ru-RU"/>
        </w:rPr>
      </w:pPr>
      <w:r w:rsidRPr="007E161B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208"/>
        <w:gridCol w:w="261"/>
        <w:gridCol w:w="2956"/>
        <w:gridCol w:w="961"/>
        <w:gridCol w:w="694"/>
        <w:gridCol w:w="1112"/>
        <w:gridCol w:w="1247"/>
        <w:gridCol w:w="680"/>
        <w:gridCol w:w="404"/>
        <w:gridCol w:w="970"/>
      </w:tblGrid>
      <w:tr w:rsidR="00AD43FD" w:rsidRPr="00754B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D43FD" w:rsidRPr="00754BDC" w:rsidRDefault="00AD43FD"/>
        </w:tc>
        <w:tc>
          <w:tcPr>
            <w:tcW w:w="710" w:type="dxa"/>
          </w:tcPr>
          <w:p w:rsidR="00AD43FD" w:rsidRPr="00754BDC" w:rsidRDefault="00AD43FD"/>
        </w:tc>
        <w:tc>
          <w:tcPr>
            <w:tcW w:w="1135" w:type="dxa"/>
          </w:tcPr>
          <w:p w:rsidR="00AD43FD" w:rsidRPr="00754BDC" w:rsidRDefault="00AD43FD"/>
        </w:tc>
        <w:tc>
          <w:tcPr>
            <w:tcW w:w="1277" w:type="dxa"/>
          </w:tcPr>
          <w:p w:rsidR="00AD43FD" w:rsidRPr="00754BDC" w:rsidRDefault="00AD43FD"/>
        </w:tc>
        <w:tc>
          <w:tcPr>
            <w:tcW w:w="710" w:type="dxa"/>
          </w:tcPr>
          <w:p w:rsidR="00AD43FD" w:rsidRPr="00754BDC" w:rsidRDefault="00AD43FD"/>
        </w:tc>
        <w:tc>
          <w:tcPr>
            <w:tcW w:w="426" w:type="dxa"/>
          </w:tcPr>
          <w:p w:rsidR="00AD43FD" w:rsidRPr="00754BDC" w:rsidRDefault="00AD43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D43FD" w:rsidRPr="007E161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производственных исследований на высоком уровне.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обработки и интерпретации экологической информации при проведении научных и производственных исследований в основном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обработки и интерпретации экологической информации при проведении научных и производственных исследований частично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обработки и интерпретации экологической информации при проведении научных и производственных исследований на высоком уровне;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обработки и интерпретации экологической информации при проведении научных и производственных исследований в основном;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методы обработки и интерпретации экологической информации при проведении научных и производственных исследований частично;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современных методов обработки и интерпретации экологической информации при проведении научных и производственных исследований на высоком уровне;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современных методов обработки и интерпретации экологической информации при проведении научных и производственных исследований в основном;</w:t>
            </w:r>
          </w:p>
        </w:tc>
      </w:tr>
      <w:tr w:rsidR="00AD43FD" w:rsidRPr="007E161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современных методов обработки и интерпретации экологической информации при проведении научных и производственных исследований частично</w:t>
            </w:r>
          </w:p>
        </w:tc>
      </w:tr>
      <w:tr w:rsidR="00AD43FD" w:rsidRPr="007E161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D43FD" w:rsidRPr="00754B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основы организации мониторинга редких видов животных;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и группы технических средств, применяемых при изучении экологии редких видов животных;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направления международного сотрудничества в изучении редких видов животных с применением современных методов и технических средств.</w:t>
            </w:r>
          </w:p>
        </w:tc>
      </w:tr>
      <w:tr w:rsidR="00AD43FD" w:rsidRPr="00754B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необходимость и перспективы применения современных методов и технических средств для изучения редких видов;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соотнести особенности основных групп технических средств и оптимальные для их использования условия и задачи исследований редких видов;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дистанционного зондирования и материалы компьютерных баз данных для решения задач изучения редких видов;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накопленный опыт применения современных методов и технических средств изучения редких видов.</w:t>
            </w:r>
          </w:p>
        </w:tc>
      </w:tr>
      <w:tr w:rsidR="00AD43FD" w:rsidRPr="00754B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AD43FD" w:rsidRPr="007E16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применения современных методов и технических средств изучения редких видов в конкретных условиях.</w:t>
            </w:r>
          </w:p>
        </w:tc>
      </w:tr>
      <w:tr w:rsidR="00AD43FD" w:rsidRPr="007E161B">
        <w:trPr>
          <w:trHeight w:hRule="exact" w:val="277"/>
        </w:trPr>
        <w:tc>
          <w:tcPr>
            <w:tcW w:w="766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D43FD" w:rsidRPr="00754B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AD43FD" w:rsidRPr="007E16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Научное обеспечение сохранения и мониторинга редких видов животных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54B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Сохранение редких видов как научно- практическая проблема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редких видов.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 Л2.5Л3.1 Л3.2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опыта изучения  различных систематических групп редких видов животных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 Л2.5Л3.2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E161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Современные методы и технические средства изучения редких видов живых организмов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</w:tbl>
    <w:p w:rsidR="00AD43FD" w:rsidRPr="007E161B" w:rsidRDefault="00AD43FD">
      <w:pPr>
        <w:rPr>
          <w:sz w:val="2"/>
          <w:szCs w:val="2"/>
          <w:lang w:val="ru-RU"/>
        </w:rPr>
      </w:pPr>
      <w:r w:rsidRPr="007E161B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9"/>
        <w:gridCol w:w="3440"/>
        <w:gridCol w:w="913"/>
        <w:gridCol w:w="671"/>
        <w:gridCol w:w="1080"/>
        <w:gridCol w:w="1235"/>
        <w:gridCol w:w="660"/>
        <w:gridCol w:w="381"/>
        <w:gridCol w:w="931"/>
      </w:tblGrid>
      <w:tr w:rsidR="00AD43FD" w:rsidRPr="00754B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AD43FD" w:rsidRPr="00754BDC" w:rsidRDefault="00AD43FD"/>
        </w:tc>
        <w:tc>
          <w:tcPr>
            <w:tcW w:w="710" w:type="dxa"/>
          </w:tcPr>
          <w:p w:rsidR="00AD43FD" w:rsidRPr="00754BDC" w:rsidRDefault="00AD43FD"/>
        </w:tc>
        <w:tc>
          <w:tcPr>
            <w:tcW w:w="1135" w:type="dxa"/>
          </w:tcPr>
          <w:p w:rsidR="00AD43FD" w:rsidRPr="00754BDC" w:rsidRDefault="00AD43FD"/>
        </w:tc>
        <w:tc>
          <w:tcPr>
            <w:tcW w:w="1277" w:type="dxa"/>
          </w:tcPr>
          <w:p w:rsidR="00AD43FD" w:rsidRPr="00754BDC" w:rsidRDefault="00AD43FD"/>
        </w:tc>
        <w:tc>
          <w:tcPr>
            <w:tcW w:w="710" w:type="dxa"/>
          </w:tcPr>
          <w:p w:rsidR="00AD43FD" w:rsidRPr="00754BDC" w:rsidRDefault="00AD43FD"/>
        </w:tc>
        <w:tc>
          <w:tcPr>
            <w:tcW w:w="426" w:type="dxa"/>
          </w:tcPr>
          <w:p w:rsidR="00AD43FD" w:rsidRPr="00754BDC" w:rsidRDefault="00AD43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D43FD" w:rsidRPr="00754BD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современные технические средства в изучении редких видов.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Л2.5Л3.1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использования современных технических средств в изучении и охране редких видов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аннотированного перечня современных технических средств для изучения редких видов живых организмов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 Л3.2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E16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Международное сотрудничество в изучении и сохранении редких видов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54BD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современных методов и технических средств в международном сотрудничестве по изучению редких видов животных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мультимедийных презентаций о международном опыте применения современных технических средств в изучении редких видов животных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 Л3.2</w:t>
            </w:r>
          </w:p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54BDC">
        <w:trPr>
          <w:trHeight w:hRule="exact" w:val="277"/>
        </w:trPr>
        <w:tc>
          <w:tcPr>
            <w:tcW w:w="993" w:type="dxa"/>
          </w:tcPr>
          <w:p w:rsidR="00AD43FD" w:rsidRPr="00754BDC" w:rsidRDefault="00AD43FD"/>
        </w:tc>
        <w:tc>
          <w:tcPr>
            <w:tcW w:w="3687" w:type="dxa"/>
          </w:tcPr>
          <w:p w:rsidR="00AD43FD" w:rsidRPr="00754BDC" w:rsidRDefault="00AD43FD"/>
        </w:tc>
        <w:tc>
          <w:tcPr>
            <w:tcW w:w="851" w:type="dxa"/>
          </w:tcPr>
          <w:p w:rsidR="00AD43FD" w:rsidRPr="00754BDC" w:rsidRDefault="00AD43FD"/>
        </w:tc>
        <w:tc>
          <w:tcPr>
            <w:tcW w:w="710" w:type="dxa"/>
          </w:tcPr>
          <w:p w:rsidR="00AD43FD" w:rsidRPr="00754BDC" w:rsidRDefault="00AD43FD"/>
        </w:tc>
        <w:tc>
          <w:tcPr>
            <w:tcW w:w="1135" w:type="dxa"/>
          </w:tcPr>
          <w:p w:rsidR="00AD43FD" w:rsidRPr="00754BDC" w:rsidRDefault="00AD43FD"/>
        </w:tc>
        <w:tc>
          <w:tcPr>
            <w:tcW w:w="1277" w:type="dxa"/>
          </w:tcPr>
          <w:p w:rsidR="00AD43FD" w:rsidRPr="00754BDC" w:rsidRDefault="00AD43FD"/>
        </w:tc>
        <w:tc>
          <w:tcPr>
            <w:tcW w:w="710" w:type="dxa"/>
          </w:tcPr>
          <w:p w:rsidR="00AD43FD" w:rsidRPr="00754BDC" w:rsidRDefault="00AD43FD"/>
        </w:tc>
        <w:tc>
          <w:tcPr>
            <w:tcW w:w="426" w:type="dxa"/>
          </w:tcPr>
          <w:p w:rsidR="00AD43FD" w:rsidRPr="00754BDC" w:rsidRDefault="00AD43FD"/>
        </w:tc>
        <w:tc>
          <w:tcPr>
            <w:tcW w:w="993" w:type="dxa"/>
          </w:tcPr>
          <w:p w:rsidR="00AD43FD" w:rsidRPr="00754BDC" w:rsidRDefault="00AD43FD"/>
        </w:tc>
      </w:tr>
      <w:tr w:rsidR="00AD43FD" w:rsidRPr="00754BD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D43FD" w:rsidRPr="007E161B">
        <w:trPr>
          <w:trHeight w:hRule="exact" w:val="509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Коньрольные вопросы к зачету (2 семестр)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Сохранение редких видов как научно-практическая проблема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Цели, задачи и принципы научной деятельности, ориентированной на преодоление кризиса биоразнообразия.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Причины утраты биоразнообразия.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исчезающего и редкого видов.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Типы вымирания. Темпы исчезновения видов в воде и на суше.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Специфика изучения редких видов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Экологические особенности редких видов (на примере видов Нижегородской области).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Наблюдение и измерение в исследовании редких видов живых организмов.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Моделирование как метод экологического исследования.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Прогнозирование в решении проблемы сохранения биоразнообразия.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использования СТС при изучении миграций рыб, птиц, млекопитающих.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Использование СТС для изучения животных, ведущих малоподвижный, скрытый и ночной образ жизни.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СТС и методы, применяемые при изучении и охране редких видов растений.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Применение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GPS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ГИС-технологий в изучении и охране редких видов.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Использование радиопередатчиков, спутниковых передатчиков и микрочипов для охраны редких видов.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Радиотелеметрия в решении проблемы сохранения биоразнообразия.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экспедиций для изучения редких видов.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Особенности экспедиционной работы в разных типах ландшафтов.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Проблемы и перспективы развития применения СТС в изучении и охране редких видов.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Международное сотрудничестве в изучении редких видов живых организмов с применением современных методов и технических средств.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творческие задания, отчеты о выполнении практических работ</w:t>
            </w:r>
          </w:p>
        </w:tc>
      </w:tr>
      <w:tr w:rsidR="00AD43FD" w:rsidRPr="007E161B">
        <w:trPr>
          <w:trHeight w:hRule="exact" w:val="277"/>
        </w:trPr>
        <w:tc>
          <w:tcPr>
            <w:tcW w:w="99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AD43FD" w:rsidRDefault="00AD43F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0"/>
        <w:gridCol w:w="1910"/>
        <w:gridCol w:w="1811"/>
        <w:gridCol w:w="3155"/>
        <w:gridCol w:w="1677"/>
        <w:gridCol w:w="997"/>
      </w:tblGrid>
      <w:tr w:rsidR="00AD43FD" w:rsidRPr="00754BD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AD43FD" w:rsidRPr="00754BDC" w:rsidRDefault="00AD43FD"/>
        </w:tc>
        <w:tc>
          <w:tcPr>
            <w:tcW w:w="1702" w:type="dxa"/>
          </w:tcPr>
          <w:p w:rsidR="00AD43FD" w:rsidRPr="00754BDC" w:rsidRDefault="00AD43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D43FD" w:rsidRPr="00754B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D43FD" w:rsidRPr="007E161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Степановских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Биологическая экология: теория и практика: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=119176</w:t>
            </w:r>
          </w:p>
        </w:tc>
      </w:tr>
      <w:tr w:rsidR="00AD43FD" w:rsidRPr="007E161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Скворцов Л.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фототермической радиометрии и лазерной термографии: практическое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Техносфера, 2017,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=496591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D43FD" w:rsidRPr="00754B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D43FD" w:rsidRPr="007E161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Простаков Н. И., Голуб В.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Биоэкология: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Издательский дом ВГУ, 2014,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=441605</w:t>
            </w:r>
          </w:p>
        </w:tc>
      </w:tr>
      <w:tr w:rsidR="00AD43FD" w:rsidRPr="007E161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С. М., Лихачева О.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Приборы и средства контроля за природной средой: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Москва|Вологда: Инфра- Инженерия, 2017,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=466771</w:t>
            </w:r>
          </w:p>
        </w:tc>
      </w:tr>
      <w:tr w:rsidR="00AD43FD" w:rsidRPr="00754BD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 А. Н., Тяпкин В. Н., Дмитриев Д. Д., Андреев С. Н., Ищук И.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физические основы радиолокации и специального мониторинга: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Красноярск: СФУ, 2016, http://biblioclub.ru/index.php? page=book&amp;id=497727</w:t>
            </w:r>
          </w:p>
        </w:tc>
      </w:tr>
      <w:tr w:rsidR="00AD43FD" w:rsidRPr="007E161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Колчанов Н. А., Лихошвай В. А., Гончаров С. С., Иванисенко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Системная компьютерная биология: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отделение Российской академии наук, 2008,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=97735</w:t>
            </w:r>
          </w:p>
        </w:tc>
      </w:tr>
      <w:tr w:rsidR="00AD43FD" w:rsidRPr="007E161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Пушкин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Редкие и исчезающие виды насекомых Центрального Предкавказья: Насекомые: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2015,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=272969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D43FD" w:rsidRPr="00754B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D43FD" w:rsidRPr="00754B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Кладовые солнца: растения и животные болот: [фотоальбом]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2011</w:t>
            </w:r>
          </w:p>
        </w:tc>
      </w:tr>
      <w:tr w:rsidR="00AD43FD" w:rsidRPr="00754B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 С.В., Киселева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Степи Нижегородской области: Фотоальбом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Дронт, 2015</w:t>
            </w: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D43FD" w:rsidRPr="007E161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Дистанционные методы исследования в зоологии</w:t>
            </w:r>
          </w:p>
        </w:tc>
      </w:tr>
      <w:tr w:rsidR="00AD43FD" w:rsidRPr="007E161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Аэрокосмические методы исследования миграций животных</w:t>
            </w:r>
          </w:p>
        </w:tc>
      </w:tr>
      <w:tr w:rsidR="00AD43FD" w:rsidRPr="00754B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дистанционных экологических исследований</w:t>
            </w:r>
          </w:p>
        </w:tc>
      </w:tr>
      <w:tr w:rsidR="00AD43FD" w:rsidRPr="007E161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Евстифеева, Т. Биологический мониторинг : учебное пособие / Т. Евстифеева, Л. Фабарисова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2012. - 119 с. ; То же [Электронный ресурс].</w:t>
            </w:r>
          </w:p>
        </w:tc>
      </w:tr>
      <w:tr w:rsidR="00AD43FD" w:rsidRPr="007E161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Смирнов, Г.В. Приборы и датчики экологического контроля : учебное пособие / Г.В. Смирнов, В.С. Солдаткин, В.И. Туев ; Министерство образования и науки Российской Федерации, Томский Государственный Университет Систем Управления и Радиоэлектроники (ТУСУР), Кафедра радиоэлектронных технологий и экологического мониторинга. - Томск : Томский государственный университет систем управления и радиоэлектроники, 2015. - 117 с. : табл. - Библиогр.: с. 116-117. ; То же [Электронный ресурс]</w:t>
            </w:r>
          </w:p>
        </w:tc>
      </w:tr>
      <w:tr w:rsidR="00AD43FD" w:rsidRPr="00754B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Эпова Л. А., Бабина С. Г. ОПЫТ ИСПОЛЬЗОВАНИЯ ФОТОЛОВУШЕК ДЛЯ МОНИТОРИНГА ПОПУЛЯЦИЙ КРУПНЫХ МЛЕКОПИТАЮЩИХ В ЗАПОВЕДНИКЕ «КУЗНЕЦКИЙ АЛАТАУ» // Труды Тигирекского заповедника.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2015. №7. URL:</w:t>
            </w:r>
          </w:p>
        </w:tc>
      </w:tr>
      <w:tr w:rsidR="00AD43FD" w:rsidRPr="00754B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Огурцов С.С., Волков В.П., Желтухин А.С. Обзор современных способов хранения, обработки и анализа данных с фотоловушек в зоологических исследованиях //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Nature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Conservation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Research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Заповедная наука. 2017. №1. URL: (дата обращения: 28.06.2019).</w:t>
            </w:r>
          </w:p>
        </w:tc>
      </w:tr>
      <w:tr w:rsidR="00AD43FD" w:rsidRPr="00754B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Шилова Наталья Александровна, Данилов Александр Александрович Использование беспилотных летательных аппаратов для мониторинга объектов морской фауны //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Arctic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Evironmental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Research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2014. №3. URL:</w:t>
            </w:r>
          </w:p>
        </w:tc>
      </w:tr>
      <w:tr w:rsidR="00AD43FD" w:rsidRPr="00754BD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Э9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Запорожец О.М., Запорожец Г.В. Использование фото- и видеофиксации для оценки количества производителей тихоокеанских лососей на нерестилищах и путях их миграций: некоторые методические подходы // Исследования водных биологических ресурсов Камчатки и северо-западной части Тихого океана.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2017. №47. URL: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AD43FD" w:rsidRDefault="00AD43FD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3692"/>
        <w:gridCol w:w="4814"/>
        <w:gridCol w:w="968"/>
      </w:tblGrid>
      <w:tr w:rsidR="00AD43FD" w:rsidRPr="00754B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AD43FD" w:rsidRPr="00754BDC" w:rsidRDefault="00AD43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754BD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D43FD" w:rsidRPr="00754B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AD43FD" w:rsidRPr="00754B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AD43FD" w:rsidRPr="007E161B">
        <w:trPr>
          <w:trHeight w:hRule="exact" w:val="277"/>
        </w:trPr>
        <w:tc>
          <w:tcPr>
            <w:tcW w:w="766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D43FD" w:rsidRPr="007E161B" w:rsidRDefault="00AD43FD">
            <w:pPr>
              <w:rPr>
                <w:lang w:val="ru-RU"/>
              </w:rPr>
            </w:pPr>
          </w:p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D43FD" w:rsidRPr="00754B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AD43FD" w:rsidRPr="00754B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/>
        </w:tc>
      </w:tr>
      <w:tr w:rsidR="00AD43FD" w:rsidRPr="007E16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AD43FD" w:rsidRPr="007E16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D43FD" w:rsidRPr="00754B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54BDC" w:rsidRDefault="00AD43FD">
            <w:pPr>
              <w:spacing w:after="0" w:line="240" w:lineRule="auto"/>
              <w:rPr>
                <w:sz w:val="19"/>
                <w:szCs w:val="19"/>
              </w:rPr>
            </w:pP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AD43FD" w:rsidRPr="00754BDC">
        <w:trPr>
          <w:trHeight w:hRule="exact" w:val="277"/>
        </w:trPr>
        <w:tc>
          <w:tcPr>
            <w:tcW w:w="766" w:type="dxa"/>
          </w:tcPr>
          <w:p w:rsidR="00AD43FD" w:rsidRPr="00754BDC" w:rsidRDefault="00AD43FD"/>
        </w:tc>
        <w:tc>
          <w:tcPr>
            <w:tcW w:w="3913" w:type="dxa"/>
          </w:tcPr>
          <w:p w:rsidR="00AD43FD" w:rsidRPr="00754BDC" w:rsidRDefault="00AD43FD"/>
        </w:tc>
        <w:tc>
          <w:tcPr>
            <w:tcW w:w="5104" w:type="dxa"/>
          </w:tcPr>
          <w:p w:rsidR="00AD43FD" w:rsidRPr="00754BDC" w:rsidRDefault="00AD43FD"/>
        </w:tc>
        <w:tc>
          <w:tcPr>
            <w:tcW w:w="993" w:type="dxa"/>
          </w:tcPr>
          <w:p w:rsidR="00AD43FD" w:rsidRPr="00754BDC" w:rsidRDefault="00AD43FD"/>
        </w:tc>
      </w:tr>
      <w:tr w:rsidR="00AD43FD" w:rsidRPr="007E161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D43FD" w:rsidRPr="007E161B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Бакка С.В., Киселева Н.Ю. Пути и методы сохранения биологического разнообразия. Нижний Новгород, 2011. 48с.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D43FD" w:rsidRPr="007E161B" w:rsidRDefault="00AD43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754B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E16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AD43FD" w:rsidRPr="007E161B" w:rsidRDefault="00AD43FD">
      <w:pPr>
        <w:rPr>
          <w:lang w:val="ru-RU"/>
        </w:rPr>
      </w:pPr>
    </w:p>
    <w:sectPr w:rsidR="00AD43FD" w:rsidRPr="007E161B" w:rsidSect="00987D9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658E3"/>
    <w:rsid w:val="001F0BC7"/>
    <w:rsid w:val="00754BDC"/>
    <w:rsid w:val="007E161B"/>
    <w:rsid w:val="00987D9E"/>
    <w:rsid w:val="00AD43FD"/>
    <w:rsid w:val="00D31453"/>
    <w:rsid w:val="00E209E2"/>
    <w:rsid w:val="00F87A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D9E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2298</Words>
  <Characters>13102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МЭП-18_plx_Современные методы и технические средства изучения редких видов_</dc:title>
  <dc:subject/>
  <dc:creator>FastReport.NET</dc:creator>
  <cp:keywords/>
  <dc:description/>
  <cp:lastModifiedBy>Козлов А.В.</cp:lastModifiedBy>
  <cp:revision>2</cp:revision>
  <dcterms:created xsi:type="dcterms:W3CDTF">2019-08-27T18:35:00Z</dcterms:created>
  <dcterms:modified xsi:type="dcterms:W3CDTF">2019-08-27T18:36:00Z</dcterms:modified>
</cp:coreProperties>
</file>